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307" w:rsidRDefault="003B5307" w:rsidP="00292FEE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Выход под песню группы «Любэ</w:t>
      </w:r>
      <w:r w:rsidRPr="00292FEE">
        <w:rPr>
          <w:rFonts w:ascii="Times New Roman" w:hAnsi="Times New Roman"/>
          <w:b/>
          <w:sz w:val="24"/>
          <w:szCs w:val="24"/>
        </w:rPr>
        <w:t>» с перестроением.</w:t>
      </w:r>
    </w:p>
    <w:p w:rsidR="003B5307" w:rsidRPr="00292FEE" w:rsidRDefault="003B5307" w:rsidP="00292FEE">
      <w:pPr>
        <w:contextualSpacing/>
        <w:rPr>
          <w:rFonts w:ascii="Times New Roman" w:hAnsi="Times New Roman"/>
          <w:b/>
          <w:sz w:val="24"/>
          <w:szCs w:val="24"/>
        </w:rPr>
      </w:pPr>
    </w:p>
    <w:p w:rsidR="003B5307" w:rsidRPr="00292FEE" w:rsidRDefault="003B5307" w:rsidP="00292FEE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Всем привет, привет, привет!!!!</w:t>
      </w:r>
    </w:p>
    <w:p w:rsidR="003B5307" w:rsidRPr="00292FEE" w:rsidRDefault="003B5307" w:rsidP="00292FEE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Обойди весь  целый свет</w:t>
      </w:r>
    </w:p>
    <w:p w:rsidR="003B5307" w:rsidRPr="00292FEE" w:rsidRDefault="003B5307" w:rsidP="00292FEE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 xml:space="preserve">Не найдёшь дружней ребят </w:t>
      </w:r>
    </w:p>
    <w:p w:rsidR="003B5307" w:rsidRPr="00292FEE" w:rsidRDefault="003B5307" w:rsidP="00292FEE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Это ЮДП отряд.</w:t>
      </w:r>
    </w:p>
    <w:p w:rsidR="003B5307" w:rsidRPr="00292FEE" w:rsidRDefault="003B5307" w:rsidP="00FE0DA5">
      <w:pPr>
        <w:pStyle w:val="NoSpacing1"/>
        <w:contextualSpacing/>
        <w:jc w:val="both"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Чтобы в нашей школе климат был здоровый,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Чтоб было меньше боли головной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 xml:space="preserve">Создали отряд мы новый. 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292FEE">
        <w:rPr>
          <w:rFonts w:ascii="Times New Roman" w:hAnsi="Times New Roman"/>
          <w:sz w:val="24"/>
          <w:szCs w:val="24"/>
        </w:rPr>
        <w:t>н гарантирует учащимся покой!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92FEE">
        <w:rPr>
          <w:rFonts w:ascii="Times New Roman" w:hAnsi="Times New Roman"/>
          <w:sz w:val="24"/>
          <w:szCs w:val="24"/>
          <w:lang w:eastAsia="ru-RU"/>
        </w:rPr>
        <w:t>Мы:</w:t>
      </w: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292FEE">
        <w:rPr>
          <w:rFonts w:ascii="Times New Roman" w:hAnsi="Times New Roman"/>
          <w:sz w:val="24"/>
          <w:szCs w:val="24"/>
          <w:lang w:eastAsia="ru-RU"/>
        </w:rPr>
        <w:t>Отряд Юные друзья полиции «Дозор»!</w:t>
      </w:r>
    </w:p>
    <w:p w:rsidR="003B5307" w:rsidRPr="00292FEE" w:rsidRDefault="003B5307" w:rsidP="00292FEE">
      <w:pPr>
        <w:pStyle w:val="NormalWeb"/>
        <w:shd w:val="clear" w:color="auto" w:fill="FFFFFF"/>
        <w:spacing w:before="0" w:beforeAutospacing="0" w:after="0" w:afterAutospacing="0" w:line="294" w:lineRule="atLeast"/>
        <w:contextualSpacing/>
        <w:rPr>
          <w:b/>
          <w:bCs/>
          <w:vertAlign w:val="subscript"/>
        </w:rPr>
      </w:pPr>
    </w:p>
    <w:p w:rsidR="003B5307" w:rsidRPr="00292FEE" w:rsidRDefault="003B5307" w:rsidP="00292FEE">
      <w:pPr>
        <w:pStyle w:val="NormalWeb"/>
        <w:shd w:val="clear" w:color="auto" w:fill="FFFFFF"/>
        <w:spacing w:before="0" w:beforeAutospacing="0" w:after="0" w:afterAutospacing="0" w:line="294" w:lineRule="atLeast"/>
        <w:contextualSpacing/>
      </w:pPr>
      <w:r w:rsidRPr="00292FEE">
        <w:rPr>
          <w:b/>
          <w:bCs/>
        </w:rPr>
        <w:t>Командир:</w:t>
      </w:r>
    </w:p>
    <w:p w:rsidR="003B5307" w:rsidRPr="00292FEE" w:rsidRDefault="003B5307" w:rsidP="00292FEE">
      <w:pPr>
        <w:pStyle w:val="NormalWeb"/>
        <w:shd w:val="clear" w:color="auto" w:fill="FFFFFF"/>
        <w:spacing w:before="0" w:beforeAutospacing="0" w:after="0" w:afterAutospacing="0" w:line="294" w:lineRule="atLeast"/>
        <w:contextualSpacing/>
      </w:pPr>
      <w:r w:rsidRPr="00292FEE">
        <w:t>Наше призвание</w:t>
      </w:r>
    </w:p>
    <w:p w:rsidR="003B5307" w:rsidRPr="00292FEE" w:rsidRDefault="003B5307" w:rsidP="00292FEE">
      <w:pPr>
        <w:pStyle w:val="NormalWeb"/>
        <w:shd w:val="clear" w:color="auto" w:fill="FFFFFF"/>
        <w:spacing w:before="0" w:beforeAutospacing="0" w:after="0" w:afterAutospacing="0" w:line="294" w:lineRule="atLeast"/>
        <w:contextualSpacing/>
      </w:pPr>
      <w:r w:rsidRPr="00292FEE">
        <w:rPr>
          <w:b/>
          <w:bCs/>
        </w:rPr>
        <w:t>ВСЕ:</w:t>
      </w:r>
      <w:r w:rsidRPr="00292FEE">
        <w:rPr>
          <w:rStyle w:val="apple-converted-space"/>
        </w:rPr>
        <w:t> </w:t>
      </w:r>
      <w:r w:rsidRPr="00292FEE">
        <w:t>– всем помогать,</w:t>
      </w:r>
    </w:p>
    <w:p w:rsidR="003B5307" w:rsidRDefault="003B5307" w:rsidP="00292FEE">
      <w:pPr>
        <w:pStyle w:val="NormalWeb"/>
        <w:shd w:val="clear" w:color="auto" w:fill="FFFFFF"/>
        <w:spacing w:before="0" w:beforeAutospacing="0" w:after="0" w:afterAutospacing="0" w:line="294" w:lineRule="atLeast"/>
        <w:contextualSpacing/>
      </w:pPr>
      <w:r w:rsidRPr="00292FEE">
        <w:t>Ребят научить закон уважать.</w:t>
      </w:r>
    </w:p>
    <w:p w:rsidR="003B5307" w:rsidRPr="00292FEE" w:rsidRDefault="003B5307" w:rsidP="00292FEE">
      <w:pPr>
        <w:pStyle w:val="NormalWeb"/>
        <w:shd w:val="clear" w:color="auto" w:fill="FFFFFF"/>
        <w:spacing w:before="0" w:beforeAutospacing="0" w:after="0" w:afterAutospacing="0" w:line="294" w:lineRule="atLeast"/>
        <w:contextualSpacing/>
      </w:pPr>
      <w:r>
        <w:t xml:space="preserve"> (Перестроение)</w:t>
      </w:r>
    </w:p>
    <w:p w:rsidR="003B5307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</w:p>
    <w:p w:rsidR="003B5307" w:rsidRPr="00FE0DA5" w:rsidRDefault="003B5307" w:rsidP="00292FEE">
      <w:pPr>
        <w:pStyle w:val="NoSpacing1"/>
        <w:contextualSpacing/>
        <w:rPr>
          <w:rFonts w:ascii="Times New Roman" w:hAnsi="Times New Roman"/>
          <w:b/>
          <w:bCs/>
          <w:sz w:val="24"/>
          <w:szCs w:val="24"/>
        </w:rPr>
      </w:pPr>
      <w:r w:rsidRPr="00FE0DA5">
        <w:rPr>
          <w:rFonts w:ascii="Times New Roman" w:hAnsi="Times New Roman"/>
          <w:b/>
          <w:bCs/>
          <w:sz w:val="24"/>
          <w:szCs w:val="24"/>
        </w:rPr>
        <w:t>Командир:</w:t>
      </w:r>
    </w:p>
    <w:p w:rsidR="003B5307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Мы</w:t>
      </w:r>
    </w:p>
    <w:p w:rsidR="003B5307" w:rsidRPr="00292FEE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Морально устойчивы   ( делают шаг вперед)</w:t>
      </w:r>
      <w:bookmarkStart w:id="0" w:name="_GoBack"/>
      <w:bookmarkEnd w:id="0"/>
    </w:p>
    <w:p w:rsidR="003B5307" w:rsidRPr="00292FEE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Физически крепкие (еще делают шаг вперед)</w:t>
      </w:r>
    </w:p>
    <w:p w:rsidR="003B5307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Оперативно реагирующие  (еще делают шаг вперед)</w:t>
      </w:r>
    </w:p>
    <w:p w:rsidR="003B5307" w:rsidRPr="00292FEE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</w:p>
    <w:p w:rsidR="003B5307" w:rsidRPr="00FE0DA5" w:rsidRDefault="003B5307" w:rsidP="00292FEE">
      <w:pPr>
        <w:pStyle w:val="NoSpacing1"/>
        <w:contextualSpacing/>
        <w:rPr>
          <w:rFonts w:ascii="Times New Roman" w:hAnsi="Times New Roman"/>
          <w:b/>
          <w:bCs/>
          <w:sz w:val="24"/>
          <w:szCs w:val="24"/>
        </w:rPr>
      </w:pPr>
      <w:r w:rsidRPr="00FE0DA5">
        <w:rPr>
          <w:rFonts w:ascii="Times New Roman" w:hAnsi="Times New Roman"/>
          <w:b/>
          <w:bCs/>
          <w:sz w:val="24"/>
          <w:szCs w:val="24"/>
        </w:rPr>
        <w:t xml:space="preserve">Наш девиз: </w:t>
      </w:r>
    </w:p>
    <w:p w:rsidR="003B5307" w:rsidRPr="00292FEE" w:rsidRDefault="003B5307" w:rsidP="00292FEE">
      <w:pPr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Дозор не дремлет и не спит</w:t>
      </w:r>
    </w:p>
    <w:p w:rsidR="003B5307" w:rsidRPr="00292FEE" w:rsidRDefault="003B5307" w:rsidP="00292FEE">
      <w:pPr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Он на посту всегда стоит!</w:t>
      </w:r>
    </w:p>
    <w:p w:rsidR="003B5307" w:rsidRPr="00292FEE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 xml:space="preserve">Мы в полиции не служим, </w:t>
      </w:r>
    </w:p>
    <w:p w:rsidR="003B5307" w:rsidRPr="00292FEE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Но с полицией мы дружим.</w:t>
      </w:r>
    </w:p>
    <w:p w:rsidR="003B5307" w:rsidRPr="00292FEE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Знайте: что-нибудь случится-</w:t>
      </w:r>
    </w:p>
    <w:p w:rsidR="003B5307" w:rsidRPr="00292FEE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Мы вам можем пригодиться!</w:t>
      </w:r>
    </w:p>
    <w:p w:rsidR="003B5307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</w:p>
    <w:p w:rsidR="003B5307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(Перестроение)</w:t>
      </w:r>
    </w:p>
    <w:p w:rsidR="003B5307" w:rsidRPr="00292FEE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pStyle w:val="NoSpacing1"/>
        <w:contextualSpacing/>
        <w:rPr>
          <w:rFonts w:ascii="Times New Roman" w:hAnsi="Times New Roman"/>
          <w:i/>
          <w:sz w:val="24"/>
          <w:szCs w:val="24"/>
        </w:rPr>
      </w:pPr>
      <w:r w:rsidRPr="00292FEE">
        <w:rPr>
          <w:rFonts w:ascii="Times New Roman" w:hAnsi="Times New Roman"/>
          <w:i/>
          <w:sz w:val="24"/>
          <w:szCs w:val="24"/>
        </w:rPr>
        <w:t xml:space="preserve">Выходит девочка 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Вс</w:t>
      </w:r>
      <w:r>
        <w:rPr>
          <w:rFonts w:ascii="Times New Roman" w:hAnsi="Times New Roman"/>
          <w:sz w:val="24"/>
          <w:szCs w:val="24"/>
        </w:rPr>
        <w:t>е девчонки с детства мечтают, а это не секрет,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 xml:space="preserve">И профессии выбирают, чтоб через пару лет 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 xml:space="preserve">Стать педагогом иль врачом или в кино играть 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А я мечтаю об одном  как полицейским стать</w:t>
      </w:r>
      <w:r>
        <w:rPr>
          <w:rFonts w:ascii="Times New Roman" w:hAnsi="Times New Roman"/>
          <w:sz w:val="24"/>
          <w:szCs w:val="24"/>
        </w:rPr>
        <w:t>.</w:t>
      </w:r>
    </w:p>
    <w:p w:rsidR="003B5307" w:rsidRDefault="003B5307" w:rsidP="00292FEE">
      <w:pPr>
        <w:pStyle w:val="ListParagraph1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</w:p>
    <w:p w:rsidR="003B5307" w:rsidRDefault="003B5307" w:rsidP="00292FEE">
      <w:pPr>
        <w:pStyle w:val="ListParagraph1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Рано тебе еще в полицейские метить.</w:t>
      </w:r>
    </w:p>
    <w:p w:rsidR="003B5307" w:rsidRPr="00292FEE" w:rsidRDefault="003B5307" w:rsidP="00292FEE">
      <w:pPr>
        <w:pStyle w:val="ListParagraph1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spacing w:after="0" w:line="240" w:lineRule="auto"/>
        <w:ind w:left="-644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b/>
          <w:i/>
          <w:sz w:val="24"/>
          <w:szCs w:val="24"/>
        </w:rPr>
        <w:t>Девочка:</w:t>
      </w:r>
      <w:r w:rsidRPr="00292FEE">
        <w:rPr>
          <w:rFonts w:ascii="Times New Roman" w:hAnsi="Times New Roman"/>
          <w:sz w:val="24"/>
          <w:szCs w:val="24"/>
        </w:rPr>
        <w:t xml:space="preserve"> А вы кто такие?</w:t>
      </w:r>
    </w:p>
    <w:p w:rsidR="003B5307" w:rsidRPr="00292FEE" w:rsidRDefault="003B5307" w:rsidP="00292FEE">
      <w:pPr>
        <w:pStyle w:val="ListParagraph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E0DA5">
        <w:rPr>
          <w:rFonts w:ascii="Times New Roman" w:hAnsi="Times New Roman"/>
          <w:b/>
          <w:bCs/>
          <w:sz w:val="24"/>
          <w:szCs w:val="24"/>
        </w:rPr>
        <w:t>Командир:</w:t>
      </w:r>
      <w:r w:rsidRPr="00292FEE">
        <w:rPr>
          <w:rFonts w:ascii="Times New Roman" w:hAnsi="Times New Roman"/>
          <w:sz w:val="24"/>
          <w:szCs w:val="24"/>
        </w:rPr>
        <w:t xml:space="preserve"> Мы </w:t>
      </w:r>
    </w:p>
    <w:p w:rsidR="003B5307" w:rsidRPr="00292FEE" w:rsidRDefault="003B5307" w:rsidP="00292FEE">
      <w:pPr>
        <w:pStyle w:val="ListParagraph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292FEE">
        <w:rPr>
          <w:rFonts w:ascii="Times New Roman" w:hAnsi="Times New Roman"/>
          <w:b/>
          <w:sz w:val="24"/>
          <w:szCs w:val="24"/>
        </w:rPr>
        <w:t xml:space="preserve">Хором: -  Юные друзья  полиции </w:t>
      </w:r>
    </w:p>
    <w:p w:rsidR="003B5307" w:rsidRDefault="003B5307" w:rsidP="00292FEE">
      <w:pPr>
        <w:pStyle w:val="ListParagraph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b/>
          <w:sz w:val="24"/>
          <w:szCs w:val="24"/>
        </w:rPr>
        <w:t>Девочка:</w:t>
      </w:r>
      <w:r w:rsidRPr="00292FEE">
        <w:rPr>
          <w:rFonts w:ascii="Times New Roman" w:hAnsi="Times New Roman"/>
          <w:sz w:val="24"/>
          <w:szCs w:val="24"/>
        </w:rPr>
        <w:t xml:space="preserve"> А чем вы планируете заниматься?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3B5307" w:rsidRDefault="003B5307" w:rsidP="00292FEE">
      <w:pPr>
        <w:pStyle w:val="ListParagraph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FE0DA5">
      <w:pPr>
        <w:pStyle w:val="ListParagraph1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(Каждый делает шаг вперёд и назад)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1. Хорошо знать и выполнять правила правовой культуры.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2. Выступать перед школьниками с беседами о профилактике правонарушений и преступлений.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3. Требовать от учащихся нашей школы выполнения правил внутреннего распорядка школы.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4. Дорожить честью отряда Юных друзей полиции.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5. Предупреждать противоправные поступки своих товарищей.</w:t>
      </w:r>
    </w:p>
    <w:p w:rsidR="003B5307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6. Оказывать помощь и содействие органам внутренних дел.</w:t>
      </w:r>
    </w:p>
    <w:p w:rsidR="003B5307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(Перестроение)</w:t>
      </w:r>
    </w:p>
    <w:p w:rsidR="003B5307" w:rsidRPr="00292FEE" w:rsidRDefault="003B5307" w:rsidP="00292FEE">
      <w:pPr>
        <w:pStyle w:val="NoSpacing1"/>
        <w:contextualSpacing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292FEE">
        <w:rPr>
          <w:rFonts w:ascii="Times New Roman" w:hAnsi="Times New Roman"/>
          <w:i/>
          <w:sz w:val="24"/>
          <w:szCs w:val="24"/>
        </w:rPr>
        <w:t>Чтобы в нашей школе климат был здоровый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292FEE">
        <w:rPr>
          <w:rFonts w:ascii="Times New Roman" w:hAnsi="Times New Roman"/>
          <w:i/>
          <w:sz w:val="24"/>
          <w:szCs w:val="24"/>
        </w:rPr>
        <w:t>ЮДП отряд готовый</w:t>
      </w:r>
      <w:r w:rsidRPr="00292FEE">
        <w:rPr>
          <w:rFonts w:ascii="Times New Roman" w:hAnsi="Times New Roman"/>
          <w:i/>
          <w:sz w:val="24"/>
          <w:szCs w:val="24"/>
        </w:rPr>
        <w:tab/>
      </w:r>
      <w:r w:rsidRPr="00292FEE">
        <w:rPr>
          <w:rFonts w:ascii="Times New Roman" w:hAnsi="Times New Roman"/>
          <w:i/>
          <w:sz w:val="24"/>
          <w:szCs w:val="24"/>
        </w:rPr>
        <w:tab/>
      </w:r>
      <w:r w:rsidRPr="00292FEE">
        <w:rPr>
          <w:rFonts w:ascii="Times New Roman" w:hAnsi="Times New Roman"/>
          <w:i/>
          <w:sz w:val="24"/>
          <w:szCs w:val="24"/>
        </w:rPr>
        <w:tab/>
      </w:r>
      <w:r w:rsidRPr="00292FEE">
        <w:rPr>
          <w:rFonts w:ascii="Times New Roman" w:hAnsi="Times New Roman"/>
          <w:i/>
          <w:sz w:val="24"/>
          <w:szCs w:val="24"/>
        </w:rPr>
        <w:tab/>
      </w:r>
      <w:r w:rsidRPr="00292FEE">
        <w:rPr>
          <w:rFonts w:ascii="Times New Roman" w:hAnsi="Times New Roman"/>
          <w:i/>
          <w:sz w:val="24"/>
          <w:szCs w:val="24"/>
        </w:rPr>
        <w:tab/>
      </w:r>
      <w:r w:rsidRPr="00292FEE">
        <w:rPr>
          <w:rFonts w:ascii="Times New Roman" w:hAnsi="Times New Roman"/>
          <w:i/>
          <w:sz w:val="24"/>
          <w:szCs w:val="24"/>
        </w:rPr>
        <w:tab/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292FEE">
        <w:rPr>
          <w:rFonts w:ascii="Times New Roman" w:hAnsi="Times New Roman"/>
          <w:i/>
          <w:sz w:val="24"/>
          <w:szCs w:val="24"/>
        </w:rPr>
        <w:t>Педагогам помогать,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292FEE">
        <w:rPr>
          <w:rFonts w:ascii="Times New Roman" w:hAnsi="Times New Roman"/>
          <w:i/>
          <w:sz w:val="24"/>
          <w:szCs w:val="24"/>
        </w:rPr>
        <w:t>Нарушителям законы разъяснять!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 xml:space="preserve"> 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 xml:space="preserve">Это что за мальчуган? </w:t>
      </w: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Он полез в чужой карман!</w:t>
      </w: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 xml:space="preserve"> Тут серьезный разговор! </w:t>
      </w: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Этот мальчик просто вор!</w:t>
      </w: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B5307" w:rsidRPr="00FE0DA5" w:rsidRDefault="003B5307" w:rsidP="00292FEE">
      <w:pPr>
        <w:shd w:val="clear" w:color="auto" w:fill="FFFFFF"/>
        <w:tabs>
          <w:tab w:val="left" w:pos="235"/>
        </w:tabs>
        <w:spacing w:after="0" w:line="240" w:lineRule="auto"/>
        <w:contextualSpacing/>
        <w:jc w:val="both"/>
        <w:rPr>
          <w:rFonts w:ascii="Times New Roman" w:hAnsi="Times New Roman"/>
          <w:color w:val="0000FF"/>
          <w:sz w:val="24"/>
          <w:szCs w:val="24"/>
        </w:rPr>
      </w:pPr>
      <w:r w:rsidRPr="00FE0DA5">
        <w:rPr>
          <w:rFonts w:ascii="Times New Roman" w:hAnsi="Times New Roman"/>
          <w:color w:val="0000FF"/>
          <w:spacing w:val="-2"/>
          <w:sz w:val="24"/>
          <w:szCs w:val="24"/>
        </w:rPr>
        <w:t xml:space="preserve">Уголовной ответственности подлежит лицо, достигшее на момент совершения </w:t>
      </w:r>
      <w:r w:rsidRPr="00FE0DA5">
        <w:rPr>
          <w:rFonts w:ascii="Times New Roman" w:hAnsi="Times New Roman"/>
          <w:color w:val="0000FF"/>
          <w:spacing w:val="-1"/>
          <w:sz w:val="24"/>
          <w:szCs w:val="24"/>
        </w:rPr>
        <w:t>преступления шестнадцатилетнего возраста, (ч. 1 ст. 20 УК РФ)</w:t>
      </w:r>
    </w:p>
    <w:p w:rsidR="003B5307" w:rsidRPr="00FE0DA5" w:rsidRDefault="003B5307" w:rsidP="00292FEE">
      <w:pPr>
        <w:shd w:val="clear" w:color="auto" w:fill="FFFFFF"/>
        <w:spacing w:after="0" w:line="240" w:lineRule="auto"/>
        <w:ind w:right="-21"/>
        <w:contextualSpacing/>
        <w:jc w:val="both"/>
        <w:rPr>
          <w:rFonts w:ascii="Times New Roman" w:hAnsi="Times New Roman"/>
          <w:color w:val="0000FF"/>
          <w:sz w:val="24"/>
          <w:szCs w:val="24"/>
        </w:rPr>
      </w:pPr>
      <w:r w:rsidRPr="00FE0DA5">
        <w:rPr>
          <w:rFonts w:ascii="Times New Roman" w:hAnsi="Times New Roman"/>
          <w:color w:val="0000FF"/>
          <w:spacing w:val="-3"/>
          <w:sz w:val="24"/>
          <w:szCs w:val="24"/>
        </w:rPr>
        <w:t xml:space="preserve">За совершение некоторых преступлений, предусмотренных Уголовным кодексом РФ, </w:t>
      </w:r>
      <w:r w:rsidRPr="00FE0DA5">
        <w:rPr>
          <w:rFonts w:ascii="Times New Roman" w:hAnsi="Times New Roman"/>
          <w:color w:val="0000FF"/>
          <w:spacing w:val="-2"/>
          <w:sz w:val="24"/>
          <w:szCs w:val="24"/>
        </w:rPr>
        <w:t xml:space="preserve">установлен более ранний возраст, с которого наступает уголовная ответственность, а </w:t>
      </w:r>
      <w:r w:rsidRPr="00FE0DA5">
        <w:rPr>
          <w:rFonts w:ascii="Times New Roman" w:hAnsi="Times New Roman"/>
          <w:color w:val="0000FF"/>
          <w:sz w:val="24"/>
          <w:szCs w:val="24"/>
        </w:rPr>
        <w:t>именно с четырнадцатилетнего возраста, (ч. 2 ст. 20 УК РФ)</w:t>
      </w: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Сел на скутер и летишь прямо на котенка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За спиной твоей сидит младшая сестренка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 xml:space="preserve">Растерялся и упал, перекрыл дорогу 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ЮДП спешат к тебе, оказать подмогу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B5307" w:rsidRPr="00FE0DA5" w:rsidRDefault="003B5307" w:rsidP="00292FEE">
      <w:pPr>
        <w:shd w:val="clear" w:color="auto" w:fill="FFFFFF"/>
        <w:tabs>
          <w:tab w:val="left" w:pos="240"/>
        </w:tabs>
        <w:spacing w:after="0" w:line="240" w:lineRule="auto"/>
        <w:ind w:left="5"/>
        <w:contextualSpacing/>
        <w:jc w:val="both"/>
        <w:rPr>
          <w:rFonts w:ascii="Times New Roman" w:hAnsi="Times New Roman"/>
          <w:color w:val="0000FF"/>
          <w:sz w:val="24"/>
          <w:szCs w:val="24"/>
        </w:rPr>
      </w:pPr>
      <w:r w:rsidRPr="00FE0DA5">
        <w:rPr>
          <w:rFonts w:ascii="Times New Roman" w:hAnsi="Times New Roman"/>
          <w:color w:val="0000FF"/>
          <w:spacing w:val="-2"/>
          <w:sz w:val="24"/>
          <w:szCs w:val="24"/>
        </w:rPr>
        <w:t xml:space="preserve">Водить мотоцикл (в т.ч. скутером) можно после 16 лет, Водить автомобиль можно с 18 </w:t>
      </w:r>
      <w:r w:rsidRPr="00FE0DA5">
        <w:rPr>
          <w:rFonts w:ascii="Times New Roman" w:hAnsi="Times New Roman"/>
          <w:b/>
          <w:bCs/>
          <w:color w:val="0000FF"/>
          <w:spacing w:val="-1"/>
          <w:sz w:val="24"/>
          <w:szCs w:val="24"/>
        </w:rPr>
        <w:t xml:space="preserve">лет, </w:t>
      </w:r>
      <w:r w:rsidRPr="00FE0DA5">
        <w:rPr>
          <w:rFonts w:ascii="Times New Roman" w:hAnsi="Times New Roman"/>
          <w:color w:val="0000FF"/>
          <w:spacing w:val="-1"/>
          <w:sz w:val="24"/>
          <w:szCs w:val="24"/>
        </w:rPr>
        <w:t>управлять грузовыми автомобилями можно с 18 лет, управлять автомобилями с</w:t>
      </w:r>
      <w:r w:rsidRPr="00FE0DA5">
        <w:rPr>
          <w:rFonts w:ascii="Times New Roman" w:hAnsi="Times New Roman"/>
          <w:color w:val="0000FF"/>
          <w:spacing w:val="-1"/>
          <w:sz w:val="24"/>
          <w:szCs w:val="24"/>
        </w:rPr>
        <w:br/>
      </w:r>
      <w:r w:rsidRPr="00FE0DA5">
        <w:rPr>
          <w:rFonts w:ascii="Times New Roman" w:hAnsi="Times New Roman"/>
          <w:color w:val="0000FF"/>
          <w:sz w:val="24"/>
          <w:szCs w:val="24"/>
        </w:rPr>
        <w:t>числом пассажирских мест больше 8, можно только с 20 лет.</w:t>
      </w:r>
    </w:p>
    <w:p w:rsidR="003B5307" w:rsidRPr="00292FEE" w:rsidRDefault="003B5307" w:rsidP="00292FEE">
      <w:pPr>
        <w:shd w:val="clear" w:color="auto" w:fill="FFFFFF"/>
        <w:tabs>
          <w:tab w:val="left" w:pos="240"/>
        </w:tabs>
        <w:spacing w:after="0" w:line="240" w:lineRule="auto"/>
        <w:ind w:left="5"/>
        <w:contextualSpacing/>
        <w:jc w:val="both"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 xml:space="preserve">Этот мальчик - забияка, </w:t>
      </w: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что не так, он рвется в драку.</w:t>
      </w: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 xml:space="preserve"> Вечно лезет на рожон! </w:t>
      </w: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Дурной мыслью поражен.</w:t>
      </w:r>
    </w:p>
    <w:p w:rsidR="003B5307" w:rsidRPr="00292FEE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B5307" w:rsidRPr="00FE0DA5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color w:val="0000FF"/>
          <w:spacing w:val="-2"/>
          <w:sz w:val="24"/>
          <w:szCs w:val="24"/>
        </w:rPr>
      </w:pPr>
      <w:r w:rsidRPr="00FE0DA5">
        <w:rPr>
          <w:rFonts w:ascii="Times New Roman" w:hAnsi="Times New Roman"/>
          <w:color w:val="0000FF"/>
          <w:spacing w:val="-2"/>
          <w:sz w:val="24"/>
          <w:szCs w:val="24"/>
        </w:rPr>
        <w:t>Административной ответственности подлежит лицо, достигшее на момент совершения административного правонарушения шестнадцатилетнего возраста, (ч.1ст.2.3КоАПРФ), однако, за твои проступки должны нести ответственность родители.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Пробежал я стометровку –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Вот и золото побед.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Ну а ты сиди на бровке,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Нет ведь сил от сигарет.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Не бывать тому атлетом,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Кто сдружился с сигаретой.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Его бицепсы всегда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Будут хлюпать, как вода</w:t>
      </w:r>
    </w:p>
    <w:p w:rsidR="003B5307" w:rsidRPr="00292FEE" w:rsidRDefault="003B5307" w:rsidP="00292FE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B5307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color w:val="0000FF"/>
          <w:sz w:val="24"/>
          <w:szCs w:val="24"/>
        </w:rPr>
      </w:pPr>
      <w:r w:rsidRPr="00FE0DA5">
        <w:rPr>
          <w:rFonts w:ascii="Times New Roman" w:hAnsi="Times New Roman"/>
          <w:color w:val="0000FF"/>
          <w:sz w:val="24"/>
          <w:szCs w:val="24"/>
        </w:rPr>
        <w:t>1 июня 2014 года вступали в силу все поправки к Федеральному закону «Об охране здоровья граждан от воздействия окружающего табачного дыма и последствий потребления табака».</w:t>
      </w:r>
    </w:p>
    <w:p w:rsidR="003B5307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color w:val="0000FF"/>
          <w:sz w:val="24"/>
          <w:szCs w:val="24"/>
        </w:rPr>
      </w:pPr>
    </w:p>
    <w:p w:rsidR="003B5307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color w:val="0000FF"/>
          <w:sz w:val="24"/>
          <w:szCs w:val="24"/>
        </w:rPr>
      </w:pPr>
    </w:p>
    <w:p w:rsidR="003B5307" w:rsidRPr="00FE0DA5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E0DA5">
        <w:rPr>
          <w:rFonts w:ascii="Times New Roman" w:hAnsi="Times New Roman"/>
          <w:sz w:val="24"/>
          <w:szCs w:val="24"/>
        </w:rPr>
        <w:t>(Перестроение)</w:t>
      </w:r>
    </w:p>
    <w:p w:rsidR="003B5307" w:rsidRPr="00FE0DA5" w:rsidRDefault="003B5307" w:rsidP="00292FEE">
      <w:pPr>
        <w:spacing w:after="0" w:line="240" w:lineRule="auto"/>
        <w:contextualSpacing/>
        <w:jc w:val="both"/>
        <w:rPr>
          <w:rFonts w:ascii="Times New Roman" w:hAnsi="Times New Roman"/>
          <w:color w:val="0000FF"/>
          <w:sz w:val="24"/>
          <w:szCs w:val="24"/>
        </w:rPr>
      </w:pP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Мы с законами все дружим.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Хоть в полиции не служим,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Пусть всегда царит порядок!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Юные полицейские рядом!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Права и обязанности надо всем знать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И безопасность везде соблюдать.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Быть честным и смелым всегда и везде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 w:rsidRPr="00292FEE">
        <w:rPr>
          <w:rFonts w:ascii="Times New Roman" w:hAnsi="Times New Roman"/>
          <w:sz w:val="24"/>
          <w:szCs w:val="24"/>
        </w:rPr>
        <w:t>И школьникам нашим помогать в беде.</w:t>
      </w:r>
    </w:p>
    <w:p w:rsidR="003B5307" w:rsidRPr="00292FEE" w:rsidRDefault="003B5307" w:rsidP="00292FEE">
      <w:pPr>
        <w:pStyle w:val="NoSpacing1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B5307" w:rsidRPr="00292FEE" w:rsidRDefault="003B5307" w:rsidP="00292FEE">
      <w:pPr>
        <w:spacing w:after="0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292FEE">
        <w:rPr>
          <w:rFonts w:ascii="Times New Roman" w:hAnsi="Times New Roman"/>
          <w:i/>
          <w:sz w:val="24"/>
          <w:szCs w:val="24"/>
        </w:rPr>
        <w:t>Уходят под песню Любэ</w:t>
      </w:r>
    </w:p>
    <w:p w:rsidR="003B5307" w:rsidRPr="00292FEE" w:rsidRDefault="003B5307" w:rsidP="00292FEE">
      <w:pPr>
        <w:contextualSpacing/>
        <w:rPr>
          <w:rFonts w:ascii="Times New Roman" w:hAnsi="Times New Roman"/>
          <w:sz w:val="24"/>
          <w:szCs w:val="24"/>
        </w:rPr>
      </w:pPr>
    </w:p>
    <w:sectPr w:rsidR="003B5307" w:rsidRPr="00292FEE" w:rsidSect="00BF22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E7AE6"/>
    <w:multiLevelType w:val="hybridMultilevel"/>
    <w:tmpl w:val="E62485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4076"/>
    <w:rsid w:val="00245C71"/>
    <w:rsid w:val="00292FEE"/>
    <w:rsid w:val="002F6702"/>
    <w:rsid w:val="003B5307"/>
    <w:rsid w:val="0085779E"/>
    <w:rsid w:val="009B4076"/>
    <w:rsid w:val="00AF7DE3"/>
    <w:rsid w:val="00BA67DB"/>
    <w:rsid w:val="00BF22E0"/>
    <w:rsid w:val="00C01578"/>
    <w:rsid w:val="00FE0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07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Spacing1">
    <w:name w:val="No Spacing1"/>
    <w:uiPriority w:val="99"/>
    <w:rsid w:val="009B4076"/>
    <w:rPr>
      <w:rFonts w:eastAsia="Times New Roman"/>
      <w:lang w:eastAsia="en-US"/>
    </w:rPr>
  </w:style>
  <w:style w:type="paragraph" w:styleId="NormalWeb">
    <w:name w:val="Normal (Web)"/>
    <w:basedOn w:val="Normal"/>
    <w:uiPriority w:val="99"/>
    <w:semiHidden/>
    <w:rsid w:val="009B40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9B4076"/>
    <w:rPr>
      <w:rFonts w:cs="Times New Roman"/>
    </w:rPr>
  </w:style>
  <w:style w:type="paragraph" w:customStyle="1" w:styleId="ListParagraph1">
    <w:name w:val="List Paragraph1"/>
    <w:basedOn w:val="Normal"/>
    <w:uiPriority w:val="99"/>
    <w:rsid w:val="002F6702"/>
    <w:pPr>
      <w:spacing w:after="200" w:line="276" w:lineRule="auto"/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3</Pages>
  <Words>516</Words>
  <Characters>2945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10</dc:creator>
  <cp:keywords/>
  <dc:description/>
  <cp:lastModifiedBy>Евгения</cp:lastModifiedBy>
  <cp:revision>2</cp:revision>
  <cp:lastPrinted>2019-10-17T19:41:00Z</cp:lastPrinted>
  <dcterms:created xsi:type="dcterms:W3CDTF">2019-10-17T12:22:00Z</dcterms:created>
  <dcterms:modified xsi:type="dcterms:W3CDTF">2019-10-17T19:44:00Z</dcterms:modified>
</cp:coreProperties>
</file>